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E2C" w:rsidRDefault="00C21E2C" w:rsidP="00C21E2C">
      <w:pPr>
        <w:ind w:firstLine="31680"/>
        <w:rPr>
          <w:rFonts w:cs="Times New Roman"/>
        </w:rPr>
      </w:pPr>
    </w:p>
    <w:p w:rsidR="00C21E2C" w:rsidRDefault="00C21E2C" w:rsidP="00010E1C">
      <w:pPr>
        <w:ind w:firstLine="31680"/>
        <w:rPr>
          <w:rFonts w:cs="Times New Roman"/>
        </w:rPr>
      </w:pPr>
    </w:p>
    <w:p w:rsidR="00C21E2C" w:rsidRDefault="00C21E2C" w:rsidP="00010E1C">
      <w:pPr>
        <w:ind w:firstLine="31680"/>
        <w:rPr>
          <w:rFonts w:cs="Times New Roman"/>
        </w:rPr>
      </w:pPr>
    </w:p>
    <w:p w:rsidR="00C21E2C" w:rsidRDefault="00C21E2C" w:rsidP="00010E1C">
      <w:pPr>
        <w:ind w:firstLine="31680"/>
        <w:rPr>
          <w:rFonts w:cs="Times New Roman"/>
        </w:rPr>
      </w:pPr>
    </w:p>
    <w:p w:rsidR="00C21E2C" w:rsidRDefault="00C21E2C" w:rsidP="00010E1C">
      <w:pPr>
        <w:ind w:firstLine="31680"/>
        <w:rPr>
          <w:rFonts w:cs="Times New Roman"/>
        </w:rPr>
      </w:pPr>
    </w:p>
    <w:p w:rsidR="00C21E2C" w:rsidRPr="00010E1C" w:rsidRDefault="00C21E2C" w:rsidP="00CD1F3B">
      <w:pPr>
        <w:ind w:firstLineChars="0" w:firstLine="0"/>
        <w:jc w:val="center"/>
        <w:rPr>
          <w:rFonts w:cs="Times New Roman"/>
          <w:b/>
          <w:bCs/>
          <w:sz w:val="36"/>
          <w:szCs w:val="36"/>
        </w:rPr>
      </w:pPr>
      <w:r w:rsidRPr="00010E1C">
        <w:rPr>
          <w:rFonts w:cs="宋体" w:hint="eastAsia"/>
          <w:b/>
          <w:bCs/>
          <w:sz w:val="36"/>
          <w:szCs w:val="36"/>
        </w:rPr>
        <w:t>揭阳市救助管理站</w:t>
      </w:r>
    </w:p>
    <w:p w:rsidR="00C21E2C" w:rsidRPr="00010E1C" w:rsidRDefault="00C21E2C" w:rsidP="00CD1F3B">
      <w:pPr>
        <w:ind w:firstLineChars="0" w:firstLine="0"/>
        <w:jc w:val="center"/>
        <w:rPr>
          <w:rFonts w:cs="Times New Roman"/>
          <w:b/>
          <w:bCs/>
          <w:sz w:val="36"/>
          <w:szCs w:val="36"/>
        </w:rPr>
      </w:pPr>
      <w:r w:rsidRPr="00010E1C">
        <w:rPr>
          <w:b/>
          <w:bCs/>
          <w:sz w:val="36"/>
          <w:szCs w:val="36"/>
        </w:rPr>
        <w:t>2015</w:t>
      </w:r>
      <w:r w:rsidRPr="00010E1C">
        <w:rPr>
          <w:rFonts w:cs="宋体" w:hint="eastAsia"/>
          <w:b/>
          <w:bCs/>
          <w:sz w:val="36"/>
          <w:szCs w:val="36"/>
        </w:rPr>
        <w:t>年预算“三公”经费增减的情况说明</w:t>
      </w:r>
    </w:p>
    <w:p w:rsidR="00C21E2C" w:rsidRDefault="00C21E2C" w:rsidP="00010E1C">
      <w:pPr>
        <w:ind w:firstLine="31680"/>
        <w:jc w:val="center"/>
        <w:rPr>
          <w:rFonts w:cs="Times New Roman"/>
          <w:sz w:val="44"/>
          <w:szCs w:val="44"/>
        </w:rPr>
      </w:pPr>
    </w:p>
    <w:p w:rsidR="00C21E2C" w:rsidRDefault="00C21E2C" w:rsidP="00815F75">
      <w:pPr>
        <w:ind w:firstLineChars="0" w:firstLine="0"/>
        <w:jc w:val="left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揭阳市财政局：</w:t>
      </w:r>
    </w:p>
    <w:p w:rsidR="00C21E2C" w:rsidRDefault="00C21E2C" w:rsidP="00010E1C">
      <w:pPr>
        <w:ind w:firstLine="31680"/>
        <w:jc w:val="left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揭阳市救助管理站</w:t>
      </w:r>
      <w:r>
        <w:rPr>
          <w:sz w:val="32"/>
          <w:szCs w:val="32"/>
        </w:rPr>
        <w:t>2015</w:t>
      </w:r>
      <w:r>
        <w:rPr>
          <w:rFonts w:cs="宋体" w:hint="eastAsia"/>
          <w:sz w:val="32"/>
          <w:szCs w:val="32"/>
        </w:rPr>
        <w:t>年预算“三公”经费支出</w:t>
      </w:r>
      <w:r>
        <w:rPr>
          <w:sz w:val="32"/>
          <w:szCs w:val="32"/>
        </w:rPr>
        <w:t>5000</w:t>
      </w:r>
      <w:r>
        <w:rPr>
          <w:rFonts w:cs="宋体" w:hint="eastAsia"/>
          <w:sz w:val="32"/>
          <w:szCs w:val="32"/>
        </w:rPr>
        <w:t>元，与上年度数据对比无增减。</w:t>
      </w:r>
    </w:p>
    <w:p w:rsidR="00C21E2C" w:rsidRDefault="00C21E2C" w:rsidP="00010E1C">
      <w:pPr>
        <w:ind w:firstLine="31680"/>
        <w:jc w:val="left"/>
        <w:rPr>
          <w:rFonts w:cs="Times New Roman"/>
          <w:sz w:val="32"/>
          <w:szCs w:val="32"/>
        </w:rPr>
      </w:pPr>
    </w:p>
    <w:p w:rsidR="00C21E2C" w:rsidRDefault="00C21E2C" w:rsidP="00010E1C">
      <w:pPr>
        <w:ind w:firstLine="31680"/>
        <w:jc w:val="left"/>
        <w:rPr>
          <w:rFonts w:cs="Times New Roman"/>
          <w:sz w:val="32"/>
          <w:szCs w:val="32"/>
        </w:rPr>
      </w:pPr>
    </w:p>
    <w:p w:rsidR="00C21E2C" w:rsidRDefault="00C21E2C" w:rsidP="00010E1C">
      <w:pPr>
        <w:ind w:firstLine="31680"/>
        <w:jc w:val="left"/>
        <w:rPr>
          <w:rFonts w:cs="Times New Roman"/>
          <w:sz w:val="32"/>
          <w:szCs w:val="32"/>
        </w:rPr>
      </w:pPr>
    </w:p>
    <w:p w:rsidR="00C21E2C" w:rsidRDefault="00C21E2C" w:rsidP="00010E1C">
      <w:pPr>
        <w:ind w:firstLineChars="1750" w:firstLine="31680"/>
        <w:jc w:val="left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揭阳市救助管理站</w:t>
      </w:r>
    </w:p>
    <w:p w:rsidR="00C21E2C" w:rsidRPr="00815F75" w:rsidRDefault="00C21E2C" w:rsidP="00881C4B">
      <w:pPr>
        <w:ind w:firstLineChars="1800" w:firstLine="31680"/>
        <w:jc w:val="left"/>
        <w:rPr>
          <w:rFonts w:cs="Times New Roman"/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</w:rPr>
        <w:t>7</w:t>
      </w:r>
      <w:r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</w:rPr>
        <w:t>17</w:t>
      </w:r>
      <w:r>
        <w:rPr>
          <w:rFonts w:cs="宋体" w:hint="eastAsia"/>
          <w:sz w:val="32"/>
          <w:szCs w:val="32"/>
        </w:rPr>
        <w:t>日</w:t>
      </w:r>
    </w:p>
    <w:sectPr w:rsidR="00C21E2C" w:rsidRPr="00815F75" w:rsidSect="00157A3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E2C" w:rsidRDefault="00C21E2C" w:rsidP="00881C4B">
      <w:pPr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21E2C" w:rsidRDefault="00C21E2C" w:rsidP="00881C4B">
      <w:pPr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E2C" w:rsidRDefault="00C21E2C" w:rsidP="00881C4B">
    <w:pPr>
      <w:pStyle w:val="Footer"/>
      <w:ind w:firstLine="3168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E2C" w:rsidRDefault="00C21E2C" w:rsidP="00881C4B">
      <w:pPr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21E2C" w:rsidRDefault="00C21E2C" w:rsidP="00881C4B">
      <w:pPr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E2C" w:rsidRDefault="00C21E2C" w:rsidP="00881C4B">
    <w:pPr>
      <w:pStyle w:val="Header"/>
      <w:ind w:firstLine="31680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F75"/>
    <w:rsid w:val="00010E1C"/>
    <w:rsid w:val="00157A3B"/>
    <w:rsid w:val="00433ADF"/>
    <w:rsid w:val="00815F75"/>
    <w:rsid w:val="00881C4B"/>
    <w:rsid w:val="00C21E2C"/>
    <w:rsid w:val="00CD1F3B"/>
    <w:rsid w:val="00D41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A3B"/>
    <w:pPr>
      <w:widowControl w:val="0"/>
      <w:ind w:firstLineChars="200" w:firstLine="20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15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5F7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15F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5F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</Words>
  <Characters>93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2016-07-25T03:30:00Z</cp:lastPrinted>
  <dcterms:created xsi:type="dcterms:W3CDTF">2016-07-25T03:26:00Z</dcterms:created>
  <dcterms:modified xsi:type="dcterms:W3CDTF">2016-07-25T08:27:00Z</dcterms:modified>
</cp:coreProperties>
</file>