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17" w:rsidRDefault="00D16717" w:rsidP="00943E5B">
      <w:pPr>
        <w:rPr>
          <w:b/>
          <w:sz w:val="36"/>
          <w:szCs w:val="36"/>
        </w:rPr>
      </w:pPr>
    </w:p>
    <w:p w:rsidR="00D16717" w:rsidRDefault="00D16717" w:rsidP="00943E5B">
      <w:pPr>
        <w:rPr>
          <w:b/>
          <w:sz w:val="36"/>
          <w:szCs w:val="36"/>
        </w:rPr>
      </w:pPr>
    </w:p>
    <w:p w:rsidR="00D16717" w:rsidRDefault="00D16717" w:rsidP="00943E5B">
      <w:pPr>
        <w:rPr>
          <w:b/>
          <w:sz w:val="36"/>
          <w:szCs w:val="36"/>
        </w:rPr>
      </w:pPr>
    </w:p>
    <w:p w:rsidR="00D16717" w:rsidRPr="00E52298" w:rsidRDefault="00D16717" w:rsidP="000D08C7">
      <w:pPr>
        <w:jc w:val="center"/>
        <w:rPr>
          <w:b/>
          <w:sz w:val="36"/>
          <w:szCs w:val="36"/>
        </w:rPr>
      </w:pPr>
      <w:r w:rsidRPr="00E52298">
        <w:rPr>
          <w:rFonts w:hint="eastAsia"/>
          <w:b/>
          <w:sz w:val="36"/>
          <w:szCs w:val="36"/>
        </w:rPr>
        <w:t>揭阳市福利院</w:t>
      </w:r>
    </w:p>
    <w:p w:rsidR="00D16717" w:rsidRPr="00E52298" w:rsidRDefault="00D16717" w:rsidP="000D08C7">
      <w:pPr>
        <w:jc w:val="center"/>
        <w:rPr>
          <w:b/>
          <w:sz w:val="36"/>
          <w:szCs w:val="36"/>
        </w:rPr>
      </w:pPr>
      <w:r w:rsidRPr="00E52298">
        <w:rPr>
          <w:b/>
          <w:sz w:val="36"/>
          <w:szCs w:val="36"/>
        </w:rPr>
        <w:t>2015</w:t>
      </w:r>
      <w:r w:rsidRPr="00E52298">
        <w:rPr>
          <w:rFonts w:hint="eastAsia"/>
          <w:b/>
          <w:sz w:val="36"/>
          <w:szCs w:val="36"/>
        </w:rPr>
        <w:t>年预算“三公”经费支出的情况说明</w:t>
      </w:r>
    </w:p>
    <w:p w:rsidR="00D16717" w:rsidRDefault="00D16717" w:rsidP="00021A22">
      <w:pPr>
        <w:jc w:val="left"/>
        <w:rPr>
          <w:sz w:val="24"/>
          <w:szCs w:val="24"/>
        </w:rPr>
      </w:pPr>
    </w:p>
    <w:p w:rsidR="00D16717" w:rsidRDefault="00D16717" w:rsidP="00021A22">
      <w:pPr>
        <w:jc w:val="left"/>
        <w:rPr>
          <w:sz w:val="24"/>
          <w:szCs w:val="24"/>
        </w:rPr>
      </w:pPr>
    </w:p>
    <w:p w:rsidR="00D16717" w:rsidRDefault="00D16717" w:rsidP="00021A22">
      <w:pPr>
        <w:jc w:val="left"/>
        <w:rPr>
          <w:sz w:val="24"/>
          <w:szCs w:val="24"/>
        </w:rPr>
      </w:pPr>
    </w:p>
    <w:p w:rsidR="00D16717" w:rsidRPr="00E52298" w:rsidRDefault="00D16717" w:rsidP="00021A22">
      <w:pPr>
        <w:jc w:val="left"/>
        <w:rPr>
          <w:sz w:val="28"/>
          <w:szCs w:val="28"/>
        </w:rPr>
      </w:pPr>
      <w:r w:rsidRPr="002C1A07">
        <w:rPr>
          <w:rFonts w:hint="eastAsia"/>
          <w:b/>
          <w:sz w:val="28"/>
          <w:szCs w:val="28"/>
        </w:rPr>
        <w:t>揭阳市财政局</w:t>
      </w:r>
      <w:r w:rsidRPr="00E52298">
        <w:rPr>
          <w:rFonts w:hint="eastAsia"/>
          <w:sz w:val="28"/>
          <w:szCs w:val="28"/>
        </w:rPr>
        <w:t>：</w:t>
      </w:r>
    </w:p>
    <w:p w:rsidR="00D16717" w:rsidRPr="00E52298" w:rsidRDefault="00D16717" w:rsidP="00021A22">
      <w:pPr>
        <w:ind w:firstLine="480"/>
        <w:jc w:val="left"/>
        <w:rPr>
          <w:sz w:val="28"/>
          <w:szCs w:val="28"/>
        </w:rPr>
      </w:pPr>
      <w:r w:rsidRPr="00E52298">
        <w:rPr>
          <w:rFonts w:hint="eastAsia"/>
          <w:sz w:val="28"/>
          <w:szCs w:val="28"/>
        </w:rPr>
        <w:t>福利院按需求计划预算</w:t>
      </w:r>
      <w:r w:rsidRPr="00E52298">
        <w:rPr>
          <w:sz w:val="28"/>
          <w:szCs w:val="28"/>
        </w:rPr>
        <w:t>2015</w:t>
      </w:r>
      <w:r w:rsidRPr="00E52298">
        <w:rPr>
          <w:rFonts w:hint="eastAsia"/>
          <w:sz w:val="28"/>
          <w:szCs w:val="28"/>
        </w:rPr>
        <w:t>年“三公”经费支出为</w:t>
      </w:r>
      <w:r w:rsidRPr="00E52298">
        <w:rPr>
          <w:sz w:val="28"/>
          <w:szCs w:val="28"/>
        </w:rPr>
        <w:t>5000</w:t>
      </w:r>
      <w:r w:rsidRPr="00E52298">
        <w:rPr>
          <w:rFonts w:hint="eastAsia"/>
          <w:sz w:val="28"/>
          <w:szCs w:val="28"/>
        </w:rPr>
        <w:t>元，全部用于公车维护费用的开支；与</w:t>
      </w:r>
      <w:r w:rsidRPr="00E52298">
        <w:rPr>
          <w:sz w:val="28"/>
          <w:szCs w:val="28"/>
        </w:rPr>
        <w:t>2014</w:t>
      </w:r>
      <w:r w:rsidRPr="00E52298">
        <w:rPr>
          <w:rFonts w:hint="eastAsia"/>
          <w:sz w:val="28"/>
          <w:szCs w:val="28"/>
        </w:rPr>
        <w:t>年决算的“三公”经费支出保持一致。</w:t>
      </w:r>
    </w:p>
    <w:p w:rsidR="00D16717" w:rsidRPr="00E52298" w:rsidRDefault="00D16717" w:rsidP="00943E5B">
      <w:pPr>
        <w:jc w:val="left"/>
        <w:rPr>
          <w:sz w:val="28"/>
          <w:szCs w:val="28"/>
        </w:rPr>
      </w:pPr>
    </w:p>
    <w:p w:rsidR="00D16717" w:rsidRPr="00E52298" w:rsidRDefault="00D16717" w:rsidP="002C1A07">
      <w:pPr>
        <w:ind w:leftChars="227" w:left="31680" w:right="280" w:hangingChars="2000" w:firstLine="31680"/>
        <w:jc w:val="right"/>
        <w:rPr>
          <w:sz w:val="28"/>
          <w:szCs w:val="28"/>
        </w:rPr>
      </w:pPr>
      <w:r w:rsidRPr="00E52298">
        <w:rPr>
          <w:rFonts w:hint="eastAsia"/>
          <w:sz w:val="28"/>
          <w:szCs w:val="28"/>
        </w:rPr>
        <w:t>揭阳市福利院</w:t>
      </w:r>
    </w:p>
    <w:p w:rsidR="00D16717" w:rsidRPr="00E52298" w:rsidRDefault="00D16717" w:rsidP="00943E5B">
      <w:pPr>
        <w:ind w:firstLine="480"/>
        <w:jc w:val="right"/>
        <w:rPr>
          <w:sz w:val="28"/>
          <w:szCs w:val="28"/>
        </w:rPr>
      </w:pPr>
      <w:r w:rsidRPr="00E52298">
        <w:rPr>
          <w:sz w:val="28"/>
          <w:szCs w:val="28"/>
        </w:rPr>
        <w:t xml:space="preserve">                                     2016</w:t>
      </w:r>
      <w:r w:rsidRPr="00E52298">
        <w:rPr>
          <w:rFonts w:hint="eastAsia"/>
          <w:sz w:val="28"/>
          <w:szCs w:val="28"/>
        </w:rPr>
        <w:t>年</w:t>
      </w:r>
      <w:r w:rsidRPr="00E52298">
        <w:rPr>
          <w:sz w:val="28"/>
          <w:szCs w:val="28"/>
        </w:rPr>
        <w:t>7</w:t>
      </w:r>
      <w:r w:rsidRPr="00E52298">
        <w:rPr>
          <w:rFonts w:hint="eastAsia"/>
          <w:sz w:val="28"/>
          <w:szCs w:val="28"/>
        </w:rPr>
        <w:t>月</w:t>
      </w:r>
      <w:r w:rsidRPr="00E52298">
        <w:rPr>
          <w:sz w:val="28"/>
          <w:szCs w:val="28"/>
        </w:rPr>
        <w:t>18</w:t>
      </w:r>
      <w:r w:rsidRPr="00E52298">
        <w:rPr>
          <w:rFonts w:hint="eastAsia"/>
          <w:sz w:val="28"/>
          <w:szCs w:val="28"/>
        </w:rPr>
        <w:t>日</w:t>
      </w:r>
    </w:p>
    <w:sectPr w:rsidR="00D16717" w:rsidRPr="00E52298" w:rsidSect="000D08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717" w:rsidRDefault="00D16717" w:rsidP="00FA41AD">
      <w:r>
        <w:separator/>
      </w:r>
    </w:p>
  </w:endnote>
  <w:endnote w:type="continuationSeparator" w:id="1">
    <w:p w:rsidR="00D16717" w:rsidRDefault="00D16717" w:rsidP="00FA4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717" w:rsidRDefault="00D16717" w:rsidP="00FA41AD">
      <w:r>
        <w:separator/>
      </w:r>
    </w:p>
  </w:footnote>
  <w:footnote w:type="continuationSeparator" w:id="1">
    <w:p w:rsidR="00D16717" w:rsidRDefault="00D16717" w:rsidP="00FA41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A22"/>
    <w:rsid w:val="00021A22"/>
    <w:rsid w:val="000B5DBC"/>
    <w:rsid w:val="000D08C7"/>
    <w:rsid w:val="002C1A07"/>
    <w:rsid w:val="00765AB4"/>
    <w:rsid w:val="00874B97"/>
    <w:rsid w:val="008B2ACB"/>
    <w:rsid w:val="00943E5B"/>
    <w:rsid w:val="009557B7"/>
    <w:rsid w:val="00B50E0E"/>
    <w:rsid w:val="00C25584"/>
    <w:rsid w:val="00CD6010"/>
    <w:rsid w:val="00CF2D68"/>
    <w:rsid w:val="00D16717"/>
    <w:rsid w:val="00E126CC"/>
    <w:rsid w:val="00E41C72"/>
    <w:rsid w:val="00E52298"/>
    <w:rsid w:val="00FA41AD"/>
    <w:rsid w:val="00FF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0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A4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41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A4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41A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24</Words>
  <Characters>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9</cp:revision>
  <cp:lastPrinted>2016-07-25T05:00:00Z</cp:lastPrinted>
  <dcterms:created xsi:type="dcterms:W3CDTF">2016-07-22T06:47:00Z</dcterms:created>
  <dcterms:modified xsi:type="dcterms:W3CDTF">2016-07-25T05:00:00Z</dcterms:modified>
</cp:coreProperties>
</file>